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7335D1" w14:textId="4989ED3E" w:rsidR="00BA00AB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WARFLEET</w:t>
      </w:r>
      <w:r>
        <w:rPr>
          <w:rFonts w:ascii="Times New Roman" w:hAnsi="Times New Roman" w:cs="Times New Roman"/>
          <w:sz w:val="24"/>
          <w:szCs w:val="24"/>
        </w:rPr>
        <w:t xml:space="preserve">      (fl.1469-70)</w:t>
      </w:r>
    </w:p>
    <w:p w14:paraId="4B5F30ED" w14:textId="45050ACC" w:rsidR="00356887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Cambridge University.</w:t>
      </w:r>
    </w:p>
    <w:p w14:paraId="6D7C18E3" w14:textId="4CD3A211" w:rsidR="00356887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FD4BB3" w14:textId="294E16F4" w:rsidR="00356887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3D34B1C" w14:textId="1C0B04DF" w:rsidR="00356887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1469-70</w:t>
      </w:r>
      <w:r>
        <w:rPr>
          <w:rFonts w:ascii="Times New Roman" w:hAnsi="Times New Roman" w:cs="Times New Roman"/>
          <w:sz w:val="24"/>
          <w:szCs w:val="24"/>
        </w:rPr>
        <w:tab/>
        <w:t xml:space="preserve">M.A.    </w:t>
      </w:r>
      <w:r>
        <w:rPr>
          <w:rFonts w:ascii="Times New Roman" w:hAnsi="Times New Roman" w:cs="Times New Roman"/>
          <w:sz w:val="24"/>
          <w:szCs w:val="24"/>
        </w:rPr>
        <w:t>(Alumni Cantab. vol.1 part 4 p.33</w:t>
      </w:r>
      <w:r>
        <w:rPr>
          <w:rFonts w:ascii="Times New Roman" w:hAnsi="Times New Roman" w:cs="Times New Roman"/>
          <w:sz w:val="24"/>
          <w:szCs w:val="24"/>
        </w:rPr>
        <w:t>7)</w:t>
      </w:r>
    </w:p>
    <w:p w14:paraId="6DC68E97" w14:textId="75591DCE" w:rsidR="00356887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D957DA" w14:textId="0B0C3551" w:rsidR="00356887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E662649" w14:textId="1F98ADFB" w:rsidR="00356887" w:rsidRPr="00356887" w:rsidRDefault="0035688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January 2022</w:t>
      </w:r>
    </w:p>
    <w:sectPr w:rsidR="00356887" w:rsidRPr="0035688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A48A45" w14:textId="77777777" w:rsidR="00356887" w:rsidRDefault="00356887" w:rsidP="009139A6">
      <w:r>
        <w:separator/>
      </w:r>
    </w:p>
  </w:endnote>
  <w:endnote w:type="continuationSeparator" w:id="0">
    <w:p w14:paraId="3698196E" w14:textId="77777777" w:rsidR="00356887" w:rsidRDefault="00356887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2FC37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4B5B86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71B2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E4850C" w14:textId="77777777" w:rsidR="00356887" w:rsidRDefault="00356887" w:rsidP="009139A6">
      <w:r>
        <w:separator/>
      </w:r>
    </w:p>
  </w:footnote>
  <w:footnote w:type="continuationSeparator" w:id="0">
    <w:p w14:paraId="5CD4AB56" w14:textId="77777777" w:rsidR="00356887" w:rsidRDefault="00356887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242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3AE9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8BB99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56887"/>
    <w:rsid w:val="000666E0"/>
    <w:rsid w:val="002510B7"/>
    <w:rsid w:val="0035688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B9EAF2"/>
  <w15:chartTrackingRefBased/>
  <w15:docId w15:val="{F2AC3513-74C4-4A27-8DCD-B756811141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2</TotalTime>
  <Pages>1</Pages>
  <Words>20</Words>
  <Characters>117</Characters>
  <Application>Microsoft Office Word</Application>
  <DocSecurity>0</DocSecurity>
  <Lines>1</Lines>
  <Paragraphs>1</Paragraphs>
  <ScaleCrop>false</ScaleCrop>
  <Company/>
  <LinksUpToDate>false</LinksUpToDate>
  <CharactersWithSpaces>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2022-01-02T15:43:00Z</dcterms:created>
  <dcterms:modified xsi:type="dcterms:W3CDTF">2022-01-02T15:45:00Z</dcterms:modified>
</cp:coreProperties>
</file>